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ELABORACION DE PRENDAS DE VESTIR SOBRE MEDIDAS</w:t>
      </w:r>
      <w:r>
        <w:rPr>
          <w:rFonts w:ascii="Calibri" w:hAnsi="Calibri" w:cs="Calibri"/>
          <w:sz w:val="24"/>
          <w:szCs w:val="24"/>
          <w:lang w:val="es-ES"/>
        </w:rPr>
        <w:t xml:space="preserve">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842200</w:t>
      </w:r>
      <w:r>
        <w:rPr>
          <w:rFonts w:ascii="Calibri" w:hAnsi="Calibri" w:cs="Calibri"/>
          <w:sz w:val="24"/>
          <w:szCs w:val="24"/>
          <w:lang w:val="es-ES"/>
        </w:rPr>
        <w:t xml:space="preserve">v3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Efectuar las acciones para la prevención y control de la problemática ambiental y de sst, teniendo en cuenta los procedimientos establecidos por la organización.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5.5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jc w:val="both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¡Buenos días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 aprendices</w:t>
      </w:r>
      <w:r>
        <w:rPr>
          <w:rFonts w:ascii="Calibri" w:hAnsi="Calibri" w:eastAsia="Calibri" w:cs="Calibri"/>
          <w:color w:val="000000"/>
          <w:sz w:val="24"/>
        </w:rPr>
        <w:t xml:space="preserve">! </w:t>
      </w:r>
      <w:r>
        <w:rPr>
          <w:rFonts w:ascii="Calibri" w:hAnsi="Calibri" w:eastAsia="Calibri" w:cs="Calibri"/>
          <w:color w:val="000000"/>
          <w:sz w:val="24"/>
        </w:rPr>
        <w:t xml:space="preserve">En un mundo donde el cuidado del medio ambiente y el bienestar de las personas son pilares fundamentales para el desarrollo sostenible, contar con un </w:t>
      </w:r>
      <w:r>
        <w:rPr>
          <w:rFonts w:ascii="Calibri" w:hAnsi="Calibri" w:eastAsia="Calibri" w:cs="Calibri"/>
          <w:b w:val="0"/>
          <w:bCs w:val="0"/>
          <w:color w:val="000000"/>
          <w:sz w:val="24"/>
        </w:rPr>
        <w:t xml:space="preserve">plan básico de manejo ambiental</w:t>
      </w:r>
      <w:r>
        <w:rPr>
          <w:rFonts w:ascii="Calibri" w:hAnsi="Calibri" w:eastAsia="Calibri" w:cs="Calibri"/>
          <w:b w:val="0"/>
          <w:bCs w:val="0"/>
          <w:color w:val="000000"/>
          <w:sz w:val="24"/>
        </w:rPr>
        <w:t xml:space="preserve"> y un </w:t>
      </w:r>
      <w:r>
        <w:rPr>
          <w:rFonts w:ascii="Calibri" w:hAnsi="Calibri" w:eastAsia="Calibri" w:cs="Calibri"/>
          <w:b w:val="0"/>
          <w:bCs w:val="0"/>
          <w:color w:val="000000"/>
          <w:sz w:val="24"/>
        </w:rPr>
        <w:t xml:space="preserve">plan de seguridad y salud en el trabajo</w:t>
      </w:r>
      <w:r>
        <w:rPr>
          <w:rFonts w:ascii="Calibri" w:hAnsi="Calibri" w:eastAsia="Calibri" w:cs="Calibri"/>
          <w:b w:val="0"/>
          <w:bCs w:val="0"/>
          <w:color w:val="000000"/>
          <w:sz w:val="24"/>
        </w:rPr>
        <w:t xml:space="preserve"> no solo e</w:t>
      </w:r>
      <w:r>
        <w:rPr>
          <w:rFonts w:ascii="Calibri" w:hAnsi="Calibri" w:eastAsia="Calibri" w:cs="Calibri"/>
          <w:color w:val="000000"/>
          <w:sz w:val="24"/>
        </w:rPr>
        <w:t xml:space="preserve">s una responsabilidad, sino una oportunidad para construir un futuro más consciente y colaborativo. Estos planes no solo protegen nuestros recursos naturales y garantizan entornos laborales seguros, sino que también fomentan una cultura de cooper</w:t>
      </w:r>
      <w:r>
        <w:rPr>
          <w:rFonts w:ascii="Calibri" w:hAnsi="Calibri" w:eastAsia="Calibri" w:cs="Calibri"/>
          <w:color w:val="000000"/>
          <w:sz w:val="24"/>
        </w:rPr>
        <w:t xml:space="preserve">ación, donde cada individuo se convierte en un agente de cambio. Al promover el aprendizaje autónomo e integral, nos empoderamos para tomar decisiones informadas y proactivas, asegurando que nuestras acciones hoy tengan un impacto positivo mañana. Juntos, </w:t>
      </w:r>
      <w:r>
        <w:rPr>
          <w:rFonts w:ascii="Calibri" w:hAnsi="Calibri" w:eastAsia="Calibri" w:cs="Calibri"/>
          <w:color w:val="000000"/>
          <w:sz w:val="24"/>
        </w:rPr>
        <w:t xml:space="preserve">podemos crear un equilibrio entre el progreso y la preservación, demostrando que el éxito verdadero se alcanza cuando cuidamos de nuestro planeta y de quienes lo habitamos. ¡El momento de actuar es ahora! </w:t>
      </w:r>
      <w:r>
        <w:rPr>
          <w:rFonts w:ascii="Calibri" w:hAnsi="Calibri" w:eastAsia="Calibri" w:cs="Calibri"/>
          <w:sz w:val="24"/>
        </w:rPr>
      </w:r>
      <w:r>
        <w:rPr>
          <w:rFonts w:ascii="Calibri" w:hAnsi="Calibri" w:cs="Calibri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lang w:val="es-MX"/>
        </w:rPr>
        <w:br w:type="page" w:clear="all"/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inicio de la sesi</w:t>
      </w:r>
      <w:r>
        <w:rPr>
          <w:rFonts w:eastAsia="Arial" w:cs="Calibri"/>
          <w:lang w:val="es-ES"/>
        </w:rPr>
        <w:t xml:space="preserve">ón consiste en que los aprendices expresen c</w:t>
      </w:r>
      <w:r>
        <w:rPr>
          <w:rFonts w:eastAsia="Arial" w:cs="Calibri"/>
          <w:lang w:val="es-ES"/>
        </w:rPr>
        <w:t xml:space="preserve">ómo se han sentido elaborando las matrices de impacto ambiental y peligros laborales; cu</w:t>
      </w:r>
      <w:r>
        <w:rPr>
          <w:rFonts w:eastAsia="Arial" w:cs="Calibri"/>
          <w:lang w:val="es-ES"/>
        </w:rPr>
        <w:t xml:space="preserve">áles han sido las dificultades, retos y aprendizajes</w:t>
      </w:r>
      <w:r>
        <w:rPr>
          <w:rFonts w:eastAsia="Arial" w:cs="Calibri"/>
          <w:lang w:val="es-ES"/>
        </w:rPr>
        <w:t xml:space="preserve"> del ejercicio. A partir de all</w:t>
      </w:r>
      <w:r>
        <w:rPr>
          <w:rFonts w:eastAsia="Arial" w:cs="Calibri"/>
          <w:lang w:val="es-ES"/>
        </w:rPr>
        <w:t xml:space="preserve">í, el instructor procede a resolver algunas dudas generales y expone la importancia que tiene para una organizaci</w:t>
      </w:r>
      <w:r>
        <w:rPr>
          <w:rFonts w:eastAsia="Arial" w:cs="Calibri"/>
          <w:lang w:val="es-ES"/>
        </w:rPr>
        <w:t xml:space="preserve">ón llevar a cabo una valoraci</w:t>
      </w:r>
      <w:r>
        <w:rPr>
          <w:rFonts w:eastAsia="Arial" w:cs="Calibri"/>
          <w:lang w:val="es-ES"/>
        </w:rPr>
        <w:t xml:space="preserve">ón de riesgos e impactos ambientales adecuada pues deviene en un potencial de mejora continua y de optimizar los procesos minimizando las consecuencias adversas que pueden tener las actividades en el entorno y en la salud y bienestar del personal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tablero,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N/A.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11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11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3.2.1. 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Socializaci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ón segunda parte del informe final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</w:t>
      </w:r>
      <w:r>
        <w:rPr>
          <w:rFonts w:eastAsia="Arial" w:cs="Calibri"/>
          <w:lang w:val="es-ES"/>
        </w:rPr>
        <w:t xml:space="preserve">La segunda parte del trabajo consiste en estructura el Plan B</w:t>
      </w:r>
      <w:r>
        <w:rPr>
          <w:rFonts w:eastAsia="Arial" w:cs="Calibri"/>
          <w:lang w:val="es-ES"/>
        </w:rPr>
        <w:t xml:space="preserve">ásico de Manejo Ambiental y de SST que tiene los siguientes puntos: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A) </w:t>
      </w:r>
      <w:r>
        <w:rPr>
          <w:rFonts w:eastAsia="Arial" w:cs="Calibri"/>
          <w:highlight w:val="none"/>
          <w:lang w:val="es-ES"/>
        </w:rPr>
        <w:t xml:space="preserve">INTRODUCCIÓN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B) </w:t>
      </w:r>
      <w:r>
        <w:rPr>
          <w:rFonts w:eastAsia="Arial" w:cs="Calibri"/>
          <w:highlight w:val="none"/>
          <w:lang w:val="es-ES"/>
        </w:rPr>
        <w:t xml:space="preserve">OBJETIVO GENERAL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C) OBJETIVOS ESPEC</w:t>
      </w:r>
      <w:r>
        <w:rPr>
          <w:rFonts w:eastAsia="Arial" w:cs="Calibri"/>
          <w:highlight w:val="none"/>
          <w:lang w:val="es-ES"/>
        </w:rPr>
        <w:t xml:space="preserve">ÍFICOS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D)</w:t>
      </w:r>
      <w:r>
        <w:rPr>
          <w:rFonts w:eastAsia="Arial" w:cs="Calibri"/>
          <w:highlight w:val="none"/>
          <w:lang w:val="es-ES"/>
        </w:rPr>
        <w:t xml:space="preserve"> INFORMACI</w:t>
      </w:r>
      <w:r>
        <w:rPr>
          <w:rFonts w:eastAsia="Arial" w:cs="Calibri"/>
          <w:highlight w:val="none"/>
          <w:lang w:val="es-ES"/>
        </w:rPr>
        <w:t xml:space="preserve">ÓN GENERAL DEL PROYECTO, EMPRESA O TALLER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E) IDENTIFICACI</w:t>
      </w:r>
      <w:r>
        <w:rPr>
          <w:rFonts w:eastAsia="Arial" w:cs="Calibri"/>
          <w:highlight w:val="none"/>
          <w:lang w:val="es-ES"/>
        </w:rPr>
        <w:t xml:space="preserve">ÓN Y EVALUACI</w:t>
      </w:r>
      <w:r>
        <w:rPr>
          <w:rFonts w:eastAsia="Arial" w:cs="Calibri"/>
          <w:highlight w:val="none"/>
          <w:lang w:val="es-ES"/>
        </w:rPr>
        <w:t xml:space="preserve">ÓN DE IMPACTOS AMBIENTALES Y PELIGROS LABORALES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F) PRIORIZACI</w:t>
      </w:r>
      <w:r>
        <w:rPr>
          <w:rFonts w:eastAsia="Arial" w:cs="Calibri"/>
          <w:highlight w:val="none"/>
          <w:lang w:val="es-ES"/>
        </w:rPr>
        <w:t xml:space="preserve">ÓN DE ESCENARIOS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G) MEDIDAS DE INTERVENCI</w:t>
      </w:r>
      <w:r>
        <w:rPr>
          <w:rFonts w:eastAsia="Arial" w:cs="Calibri"/>
          <w:highlight w:val="none"/>
          <w:lang w:val="es-ES"/>
        </w:rPr>
        <w:t xml:space="preserve">ÓN: PREVENCI</w:t>
      </w:r>
      <w:r>
        <w:rPr>
          <w:rFonts w:eastAsia="Arial" w:cs="Calibri"/>
          <w:highlight w:val="none"/>
          <w:lang w:val="es-ES"/>
        </w:rPr>
        <w:t xml:space="preserve">ÓN Y MITIGACI</w:t>
      </w:r>
      <w:r>
        <w:rPr>
          <w:rFonts w:eastAsia="Arial" w:cs="Calibri"/>
          <w:highlight w:val="none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Los grupos establecidos pueden elaborar el Plan en formato word o a mano en caso de no contar con las posibilidades de una laptop. Las matrices pueden quedar afuera del cuerpo del texto como anexo al documento.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convencional,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exposici</w:t>
      </w:r>
      <w:r>
        <w:rPr>
          <w:rFonts w:eastAsia="Arial" w:cs="Calibri"/>
          <w:bCs/>
          <w:lang w:val="es-ES"/>
        </w:rPr>
        <w:t xml:space="preserve">ón.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tablero, marcador, videobean, laptop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lang w:val="es-ES"/>
        </w:rPr>
        <w:t xml:space="preserve">3.3.1. Diseñar los objetivos del Plan B</w:t>
      </w:r>
      <w:r>
        <w:rPr>
          <w:rFonts w:cs="Calibri"/>
          <w:b/>
          <w:bCs/>
          <w:sz w:val="24"/>
          <w:szCs w:val="24"/>
          <w:lang w:val="es-ES"/>
        </w:rPr>
        <w:t xml:space="preserve">ásico de Manejo Ambiental y SST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Es necesario tener en cuenta que los objetivos del Plan B</w:t>
      </w:r>
      <w:r>
        <w:rPr>
          <w:rFonts w:eastAsia="Arial" w:cs="Calibri"/>
          <w:lang w:val="es-ES"/>
        </w:rPr>
        <w:t xml:space="preserve">ásico de Manejo Ambiental</w:t>
      </w:r>
      <w:r>
        <w:rPr>
          <w:rFonts w:eastAsia="Arial" w:cs="Calibri"/>
          <w:lang w:val="es-ES"/>
        </w:rPr>
        <w:t xml:space="preserve"> y de SST son diferentes a los objetivos organizacionales de la empresa, proyecto o taller que eligieron. Aqu</w:t>
      </w:r>
      <w:r>
        <w:rPr>
          <w:rFonts w:eastAsia="Arial" w:cs="Calibri"/>
          <w:lang w:val="es-ES"/>
        </w:rPr>
        <w:t xml:space="preserve">í se trata de los pasos que debemos seguir para elaborar el Plan. Los grupos deben redactar un objetivo general y tres objetivos espec</w:t>
      </w:r>
      <w:r>
        <w:rPr>
          <w:rFonts w:eastAsia="Arial" w:cs="Calibri"/>
          <w:lang w:val="es-ES"/>
        </w:rPr>
        <w:t xml:space="preserve">íficos. El instructor estar</w:t>
      </w:r>
      <w:r>
        <w:rPr>
          <w:rFonts w:eastAsia="Arial" w:cs="Calibri"/>
          <w:lang w:val="es-ES"/>
        </w:rPr>
        <w:t xml:space="preserve">á p</w:t>
      </w:r>
      <w:r>
        <w:rPr>
          <w:rFonts w:eastAsia="Arial" w:cs="Calibri"/>
          <w:lang w:val="es-ES"/>
        </w:rPr>
        <w:t xml:space="preserve">asando por cada grupo ayud</w:t>
      </w:r>
      <w:r>
        <w:rPr>
          <w:rFonts w:eastAsia="Arial" w:cs="Calibri"/>
          <w:lang w:val="es-ES"/>
        </w:rPr>
        <w:t xml:space="preserve">ándoles a concretar y redactar dichos objetivos.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</w:t>
      </w:r>
      <w:r>
        <w:rPr>
          <w:rFonts w:eastAsia="Arial" w:cs="Calibri"/>
          <w:bCs/>
          <w:lang w:val="es-ES"/>
        </w:rPr>
        <w:t xml:space="preserve"> aprendizaje basado en problemas, estudio de caso,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videobean, laptop, hojas lapicero, lapiz,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formato presentaci</w:t>
      </w:r>
      <w:r>
        <w:rPr>
          <w:rFonts w:eastAsia="Arial" w:cs="Calibri"/>
          <w:bCs/>
          <w:lang w:val="es-ES"/>
        </w:rPr>
        <w:t xml:space="preserve">ón de informe y gu</w:t>
      </w:r>
      <w:r>
        <w:rPr>
          <w:rFonts w:eastAsia="Arial" w:cs="Calibri"/>
          <w:bCs/>
          <w:lang w:val="es-ES"/>
        </w:rPr>
        <w:t xml:space="preserve">ía de elaboraci</w:t>
      </w:r>
      <w:r>
        <w:rPr>
          <w:rFonts w:eastAsia="Arial" w:cs="Calibri"/>
          <w:bCs/>
          <w:lang w:val="es-ES"/>
        </w:rPr>
        <w:t xml:space="preserve">ón.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redacci</w:t>
      </w:r>
      <w:r>
        <w:rPr>
          <w:rFonts w:eastAsia="Arial" w:cs="Calibri"/>
          <w:bCs/>
          <w:lang w:val="es-ES"/>
        </w:rPr>
        <w:t xml:space="preserve">ón satisfactoria de los objetivos del PMA y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highlight w:val="none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0.5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lang w:val="es-ES"/>
        </w:rPr>
        <w:t xml:space="preserve">3.3.2. Establecer los aspectos que tienen que ver con el contexto organizacional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1. Los grupos deben recolectar toda la informaci</w:t>
      </w:r>
      <w:r>
        <w:rPr>
          <w:rFonts w:eastAsia="Arial" w:cs="Calibri"/>
          <w:highlight w:val="none"/>
          <w:lang w:val="es-ES"/>
        </w:rPr>
        <w:t xml:space="preserve">ón relacionada con los aspectos organizacionales: misi</w:t>
      </w:r>
      <w:r>
        <w:rPr>
          <w:rFonts w:eastAsia="Arial" w:cs="Calibri"/>
          <w:highlight w:val="none"/>
          <w:lang w:val="es-ES"/>
        </w:rPr>
        <w:t xml:space="preserve">ón, visi</w:t>
      </w:r>
      <w:r>
        <w:rPr>
          <w:rFonts w:eastAsia="Arial" w:cs="Calibri"/>
          <w:highlight w:val="none"/>
          <w:lang w:val="es-ES"/>
        </w:rPr>
        <w:t xml:space="preserve">ón, pol</w:t>
      </w:r>
      <w:r>
        <w:rPr>
          <w:rFonts w:eastAsia="Arial" w:cs="Calibri"/>
          <w:highlight w:val="none"/>
          <w:lang w:val="es-ES"/>
        </w:rPr>
        <w:t xml:space="preserve">íticas de la empresa, objetivos, n</w:t>
      </w:r>
      <w:r>
        <w:rPr>
          <w:rFonts w:eastAsia="Arial" w:cs="Calibri"/>
          <w:highlight w:val="none"/>
          <w:lang w:val="es-ES"/>
        </w:rPr>
        <w:t xml:space="preserve">úmero de trabajadores, ubicaci</w:t>
      </w:r>
      <w:r>
        <w:rPr>
          <w:rFonts w:eastAsia="Arial" w:cs="Calibri"/>
          <w:highlight w:val="none"/>
          <w:lang w:val="es-ES"/>
        </w:rPr>
        <w:t xml:space="preserve">ón, entre otros. Revisar la norma ISO 14001 y 45001 en el apartado de Contexto Organizacional.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2. Posteriormente, deben detallar las fases y actividades de la empresa (aquellas que est</w:t>
      </w:r>
      <w:r>
        <w:rPr>
          <w:rFonts w:eastAsia="Arial" w:cs="Calibri"/>
          <w:highlight w:val="none"/>
          <w:lang w:val="es-ES"/>
        </w:rPr>
        <w:t xml:space="preserve">án consideradas en ambas matrices), haciendo una descripci</w:t>
      </w:r>
      <w:r>
        <w:rPr>
          <w:rFonts w:eastAsia="Arial" w:cs="Calibri"/>
          <w:highlight w:val="none"/>
          <w:lang w:val="es-ES"/>
        </w:rPr>
        <w:t xml:space="preserve">ón de cada una de ellas.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  <w:lang w:val="es-ES"/>
        </w:rPr>
        <w:t xml:space="preserve">3. Todo esto forma parte del punto 3 del Plan, que tiene que ver con informaci</w:t>
      </w:r>
      <w:r>
        <w:rPr>
          <w:rFonts w:eastAsia="Arial" w:cs="Calibri"/>
          <w:highlight w:val="none"/>
          <w:lang w:val="es-ES"/>
        </w:rPr>
        <w:t xml:space="preserve">ón general del proyecto, empresa o taller.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aprendizaje basado en problemas, estudio de caso,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celular con conectividad, papel, lapicero, lapiz.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formato presentaci</w:t>
      </w:r>
      <w:r>
        <w:rPr>
          <w:rFonts w:eastAsia="Arial" w:cs="Calibri"/>
          <w:bCs/>
          <w:lang w:val="es-ES"/>
        </w:rPr>
        <w:t xml:space="preserve">ón de informe y gu</w:t>
      </w:r>
      <w:r>
        <w:rPr>
          <w:rFonts w:eastAsia="Arial" w:cs="Calibri"/>
          <w:bCs/>
          <w:lang w:val="es-ES"/>
        </w:rPr>
        <w:t xml:space="preserve">ía de elaboraci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, ISO 45001 y 14001.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elaboraci</w:t>
      </w:r>
      <w:r>
        <w:rPr>
          <w:rFonts w:eastAsia="Arial" w:cs="Calibri"/>
          <w:bCs/>
          <w:lang w:val="es-ES"/>
        </w:rPr>
        <w:t xml:space="preserve">ón satisfactoria del punto 4 del PMA y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 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1.5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lang w:val="es-ES"/>
        </w:rPr>
        <w:t xml:space="preserve">3.3.3. Priorizar los escenarios de intervenci</w:t>
      </w:r>
      <w:r>
        <w:rPr>
          <w:rFonts w:cs="Calibri"/>
          <w:b/>
          <w:bCs/>
          <w:sz w:val="24"/>
          <w:szCs w:val="24"/>
          <w:lang w:val="es-ES"/>
        </w:rPr>
        <w:t xml:space="preserve">ón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highlight w:val="none"/>
          <w:lang w:val="es-ES"/>
        </w:rPr>
      </w:pPr>
      <w:r>
        <w:rPr>
          <w:rFonts w:eastAsia="Arial" w:cs="Calibri"/>
          <w:lang w:val="es-ES"/>
        </w:rPr>
        <w:t xml:space="preserve">1. En la valoraci</w:t>
      </w:r>
      <w:r>
        <w:rPr>
          <w:rFonts w:eastAsia="Arial" w:cs="Calibri"/>
        </w:rPr>
        <w:t xml:space="preserve">ó</w:t>
      </w:r>
      <w:r>
        <w:rPr>
          <w:rFonts w:eastAsia="Arial" w:cs="Calibri"/>
          <w:lang w:val="es-ES"/>
        </w:rPr>
        <w:t xml:space="preserve">n de impactos ambientales y peligros laborales, los resultados que arrojaron los valores m</w:t>
      </w:r>
      <w:r>
        <w:rPr>
          <w:rFonts w:eastAsia="Arial" w:cs="Calibri"/>
          <w:lang w:val="es-ES"/>
        </w:rPr>
        <w:t xml:space="preserve">ás altos, es decir, </w:t>
      </w:r>
      <w:r>
        <w:rPr>
          <w:rFonts w:eastAsia="Arial" w:cs="Calibri"/>
          <w:lang w:val="es-ES"/>
        </w:rPr>
        <w:t xml:space="preserve">las </w:t>
      </w:r>
      <w:r>
        <w:rPr>
          <w:rFonts w:eastAsia="Arial" w:cs="Calibri"/>
          <w:lang w:val="es-ES"/>
        </w:rPr>
        <w:t xml:space="preserve">actividades que mayores impactos ambientales generan, aquellos que en la evaluación </w:t>
      </w:r>
      <w:r>
        <w:rPr>
          <w:rFonts w:eastAsia="Arial" w:cs="Calibri"/>
          <w:lang w:val="es-ES"/>
        </w:rPr>
        <w:t xml:space="preserve">hayan dado de Alta Significancia y Media Significancia.</w:t>
      </w:r>
      <w:r>
        <w:rPr>
          <w:lang w:val="es-ES"/>
        </w:rPr>
        <w:t xml:space="preserve"> En </w:t>
      </w:r>
      <w:r>
        <w:rPr>
          <w:lang w:val="es-ES"/>
        </w:rPr>
        <w:t xml:space="preserve">la matriz de peligros laborales, se extraen aquellas actividades que presentan </w:t>
      </w:r>
      <w:r>
        <w:rPr>
          <w:lang w:val="es-ES"/>
        </w:rPr>
        <w:t xml:space="preserve">mayores riesgos para la salud y seguridad de trabajadores/as; en otras palabras, aquellos que</w:t>
      </w:r>
      <w:r>
        <w:rPr>
          <w:lang w:val="es-ES"/>
        </w:rPr>
        <w:t xml:space="preserve"> </w:t>
      </w:r>
      <w:r>
        <w:rPr>
          <w:lang w:val="es-ES"/>
        </w:rPr>
        <w:t xml:space="preserve">en la matriz hayan arrojado un riesgo tipo I (rango entre 600 y 4000) y II (rango entre 150 y 500).</w:t>
      </w:r>
      <w:r>
        <w:rPr>
          <w:highlight w:val="none"/>
          <w:lang w:val="es-ES"/>
        </w:rPr>
      </w:r>
      <w:r>
        <w:rPr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lang w:val="es-ES"/>
        </w:rPr>
      </w:pPr>
      <w:r>
        <w:rPr>
          <w:highlight w:val="none"/>
          <w:lang w:val="es-ES" w:bidi="es-ES"/>
        </w:rPr>
        <w:t xml:space="preserve">2. </w:t>
      </w:r>
      <w:r>
        <w:rPr>
          <w:lang w:val="es-ES"/>
        </w:rPr>
        <w:t xml:space="preserve">Se deben explicar de manera general cuáles y por qué se priorizan estas actividades,</w:t>
      </w:r>
      <w:r>
        <w:rPr>
          <w:lang w:val="es-ES"/>
        </w:rPr>
        <w:t xml:space="preserve"> </w:t>
      </w:r>
      <w:r>
        <w:rPr>
          <w:lang w:val="es-ES"/>
        </w:rPr>
        <w:t xml:space="preserve">manifestando cuáles valores de riesgo y de impacto ambiental arrojaron dichas actividades</w:t>
      </w:r>
      <w:r>
        <w:rPr>
          <w:lang w:val="es-ES"/>
        </w:rPr>
      </w:r>
      <w:r>
        <w:rPr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aprendizaje basado en problemas, estudio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papel, lapicero, lapiz.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formato presentaci</w:t>
      </w:r>
      <w:r>
        <w:rPr>
          <w:rFonts w:eastAsia="Arial" w:cs="Calibri"/>
          <w:bCs/>
          <w:lang w:val="es-ES"/>
        </w:rPr>
        <w:t xml:space="preserve">ón de informe y gu</w:t>
      </w:r>
      <w:r>
        <w:rPr>
          <w:rFonts w:eastAsia="Arial" w:cs="Calibri"/>
          <w:bCs/>
          <w:lang w:val="es-ES"/>
        </w:rPr>
        <w:t xml:space="preserve">ía de elaboraci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, matrices de impacto ambiental y peligros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elaboraci</w:t>
      </w:r>
      <w:r>
        <w:rPr>
          <w:rFonts w:eastAsia="Arial" w:cs="Calibri"/>
          <w:bCs/>
          <w:lang w:val="es-ES"/>
        </w:rPr>
        <w:t xml:space="preserve">ón satisfactoria del punto 6 del PMA y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 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 hora.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lang w:val="es-ES"/>
        </w:rPr>
        <w:t xml:space="preserve">1. Los grupos deben presentar el desarrollo de las actividades en un documento, ya sea en medios virtuales o f</w:t>
      </w:r>
      <w:r>
        <w:rPr>
          <w:rFonts w:eastAsia="Arial" w:cs="Calibri"/>
          <w:lang w:val="es-ES"/>
        </w:rPr>
        <w:t xml:space="preserve">ísicos de acuerdo a sus posibilidades.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exposici</w:t>
      </w:r>
      <w:r>
        <w:rPr>
          <w:rFonts w:eastAsia="Arial" w:cs="Calibri"/>
          <w:bCs/>
          <w:lang w:val="es-ES"/>
        </w:rPr>
        <w:t xml:space="preserve">ón, entrega escrita.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celular con conectividad, tablero, marcadores, videobean.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formato presentaci</w:t>
      </w:r>
      <w:r>
        <w:rPr>
          <w:rFonts w:eastAsia="Arial" w:cs="Calibri"/>
          <w:bCs/>
          <w:lang w:val="es-ES"/>
        </w:rPr>
        <w:t xml:space="preserve">ón del informe.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presentaci</w:t>
      </w:r>
      <w:r>
        <w:rPr>
          <w:rFonts w:eastAsia="Arial" w:cs="Calibri"/>
          <w:bCs/>
          <w:lang w:val="es-ES"/>
        </w:rPr>
        <w:t xml:space="preserve">ón del Plan B</w:t>
      </w:r>
      <w:r>
        <w:rPr>
          <w:rFonts w:eastAsia="Arial" w:cs="Calibri"/>
          <w:bCs/>
          <w:lang w:val="es-ES"/>
        </w:rPr>
        <w:t xml:space="preserve">ásico de MA y SST </w:t>
      </w:r>
      <w:r>
        <w:rPr>
          <w:rFonts w:eastAsia="Arial" w:cs="Calibri"/>
          <w:bCs/>
          <w:lang w:val="es-ES"/>
        </w:rPr>
        <w:t xml:space="preserve">hasta el apartado 6 (priorizaci</w:t>
      </w:r>
      <w:r>
        <w:rPr>
          <w:rFonts w:eastAsia="Arial" w:cs="Calibri"/>
          <w:bCs/>
          <w:lang w:val="es-ES"/>
        </w:rPr>
        <w:t xml:space="preserve">ón de escenarios).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lang w:val="es-ES"/>
        </w:rPr>
        <w:t xml:space="preserve"> y exposici</w:t>
      </w:r>
      <w:r>
        <w:rPr>
          <w:lang w:val="es-ES"/>
        </w:rPr>
        <w:t xml:space="preserve">ón.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6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B)  Elaborar un plan básico de manejo ambiental y  SST considerando las condiciones de riesgo asociado.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esuelve satisfactoriamente  los estudios de caso.                            Elabora las matrices de evaluación de impactos ambientales y riesgos en SST.                                        Realiza exposiciones.                           Responde cuesti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onarios.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Identifica los mecanismos de control y seguimiento a las condiciones ambientales y del SST de su entorno laboral.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Aplica técnicas y procedimientos para el control de las condiciones ambientales y de SST según política de la organización y el contexto de su desempeño laboral.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Identifica los procedimientos de control operacional, ambiental y de seguridad y salud en el trabajo de acuerdo con la política de la organización.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Aplica técnicas y procedimientos de control para el manejo ambiental y prevención de enfermedades laborales y accidentes de trabajo teniendo en cuenta los lineamientos establecidos por la organización.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Actúa frente a los incidentes ambientales y de seguridad y salud en el trabajo de acuerdo con lo establecido en el plan de emergencias.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  <w:t xml:space="preserve">Situaci</w:t>
            </w:r>
            <w:r>
              <w:rPr>
                <w:rFonts w:eastAsia="Arial" w:cs="Calibri"/>
                <w:bCs/>
                <w:highlight w:val="none"/>
                <w:lang w:val="es-ES"/>
              </w:rPr>
              <w:t xml:space="preserve">ón problema</w:t>
            </w:r>
            <w:r>
              <w:rPr>
                <w:rFonts w:eastAsia="Arial" w:cs="Calibri"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  <w:t xml:space="preserve">Exposiciones</w:t>
            </w:r>
            <w:r>
              <w:rPr>
                <w:rFonts w:eastAsia="Arial" w:cs="Calibri"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 w:bidi="es-ES"/>
              </w:rPr>
              <w:t xml:space="preserve">Entrega 2da parte documento final (Plan B</w:t>
            </w:r>
            <w:r>
              <w:rPr>
                <w:rFonts w:eastAsia="Arial" w:cs="Calibri"/>
                <w:bCs/>
                <w:highlight w:val="none"/>
                <w:lang w:val="es-ES" w:bidi="es-ES"/>
              </w:rPr>
              <w:t xml:space="preserve">ásico de Manejo Ambiental y de SST)</w:t>
            </w: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lang w:val="es-ES"/>
        </w:rPr>
        <w:t xml:space="preserve">O</w:t>
      </w:r>
      <w:r>
        <w:rPr>
          <w:rFonts w:cs="Calibri"/>
          <w:b/>
          <w:bCs/>
          <w:sz w:val="22"/>
          <w:szCs w:val="22"/>
        </w:rPr>
        <w:t xml:space="preserve">rganización</w:t>
      </w:r>
      <w:r>
        <w:rPr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</w:rPr>
        <w:t xml:space="preserve">persona o grupo de personas que tiene sus propias funciones con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responsabilidades, autoridades y</w:t>
      </w:r>
      <w:r>
        <w:rPr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relaciones para el logro de sus objetivos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Trabajador</w:t>
      </w:r>
      <w:r>
        <w:rPr>
          <w:lang w:val="es-ES"/>
        </w:rPr>
        <w:t xml:space="preserve">: 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persona que realiza trabajo o actividades relacionadas con el trabajo que están bajo el control de la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organización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de trabajo: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bajo el control de la organización donde una persona necesita estar o ir por razones de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trabajo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highlight w:val="none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Sistema de gestión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sistema de gestión o parte de un sistema de gestión utilizado para alcanzar la política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Los resultados previstos del sistema de gestión de la SST son prevenir lesiones y deterioro de la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salud a los trabajadores  y proporcionar lugares de trabajo seguros y saludables.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Lesión y deterioro de la salud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adverso en la condición física, mental o cognitiva de una persona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Peligro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fuente con un potencial para causar 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Riesgo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de la incertidumbre</w:t>
      </w:r>
      <w:r>
        <w:rPr>
          <w:highlight w:val="none"/>
          <w:lang w:val="es-ES" w:bidi="es-ES"/>
        </w:rPr>
        <w:t xml:space="preserve">. Probabilidad de ocurrencia. </w:t>
      </w:r>
      <w:r>
        <w:rPr>
          <w:highlight w:val="none"/>
          <w:lang w:val="es-ES" w:bidi="es-ES"/>
        </w:rPr>
        <w:t xml:space="preserve">Con frecuencia el riesgo se caracteriza por referencia a “eventos” potenciales</w:t>
      </w:r>
      <w:r>
        <w:rPr>
          <w:highlight w:val="none"/>
          <w:lang w:val="es-ES" w:bidi="es-ES"/>
        </w:rPr>
        <w:t xml:space="preserve"> y sus consecuencias.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Incidente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que surge del trabajo o en el transcurso del trabajo que podría tener como resultado</w:t>
      </w:r>
      <w:r>
        <w:rPr>
          <w:highlight w:val="none"/>
          <w:lang w:val="es-ES" w:bidi="es-ES"/>
        </w:rPr>
        <w:t xml:space="preserve"> </w:t>
      </w:r>
      <w:r>
        <w:rPr>
          <w:highlight w:val="none"/>
          <w:lang w:val="es-ES" w:bidi="es-ES"/>
        </w:rPr>
        <w:t xml:space="preserve">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/>
        </w:rPr>
      </w:pPr>
      <w:r>
        <w:rPr>
          <w:b/>
          <w:bCs/>
          <w:highlight w:val="none"/>
          <w:lang w:val="es-ES" w:bidi="es-ES"/>
        </w:rPr>
        <w:t xml:space="preserve">Accidente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repentino que sobreviene por causa o con ocasión del trabajo, </w:t>
      </w:r>
      <w:r>
        <w:rPr>
          <w:highlight w:val="none"/>
          <w:lang w:val="es-ES" w:bidi="es-ES"/>
        </w:rPr>
        <w:t xml:space="preserve">y que produce en el trabajador una lesión orgánica, una perturbación funcional, una invalidez o la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muerte. Es también accidente de trabajo aquel que se produce durante la ejecución de órdenes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del empleador, o durante la ejecución de una labor bajo su autoridad, incluso fuera del lugar y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horas de trabajo</w:t>
      </w:r>
      <w:r>
        <w:rPr>
          <w:lang w:val="es-ES"/>
        </w:rPr>
        <w:t xml:space="preserve">.</w:t>
      </w:r>
      <w:r>
        <w:rPr>
          <w:highlight w:val="none"/>
          <w:lang w:val="es-ES"/>
        </w:rPr>
      </w:r>
      <w:r>
        <w:rPr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Actos inseguros:</w:t>
      </w:r>
      <w:r>
        <w:rPr>
          <w:b w:val="0"/>
          <w:bCs w:val="0"/>
          <w:highlight w:val="none"/>
          <w:lang w:val="es-ES" w:bidi="es-ES"/>
        </w:rPr>
        <w:t xml:space="preserve"> violaci</w:t>
      </w:r>
      <w:r>
        <w:rPr>
          <w:b w:val="0"/>
          <w:bCs w:val="0"/>
          <w:highlight w:val="none"/>
          <w:lang w:val="es-ES" w:bidi="es-ES"/>
        </w:rPr>
        <w:t xml:space="preserve">ón a los procedimientos y las normas considerados. Son comportamientos que podr</w:t>
      </w:r>
      <w:r>
        <w:rPr>
          <w:b w:val="0"/>
          <w:bCs w:val="0"/>
          <w:highlight w:val="none"/>
          <w:lang w:val="es-ES" w:bidi="es-ES"/>
        </w:rPr>
        <w:t xml:space="preserve">ían dar paso a accidentes o incidentes.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Condiciones inseguras:</w:t>
      </w:r>
      <w:r>
        <w:rPr>
          <w:b w:val="0"/>
          <w:bCs w:val="0"/>
          <w:highlight w:val="none"/>
          <w:lang w:val="es-ES" w:bidi="es-ES"/>
        </w:rPr>
        <w:t xml:space="preserve"> defectos o falta de diseño en las instalaciones (falta de iluminaci</w:t>
      </w:r>
      <w:r>
        <w:rPr>
          <w:b w:val="0"/>
          <w:bCs w:val="0"/>
          <w:highlight w:val="none"/>
          <w:lang w:val="es-ES" w:bidi="es-ES"/>
        </w:rPr>
        <w:t xml:space="preserve">ón, p</w:t>
      </w:r>
      <w:r>
        <w:rPr>
          <w:b w:val="0"/>
          <w:bCs w:val="0"/>
          <w:highlight w:val="none"/>
          <w:lang w:val="es-ES" w:bidi="es-ES"/>
        </w:rPr>
        <w:t xml:space="preserve">aredes defectuosas, pisos resbaladizos, etc.). Son circunstancias que pueden provocar un accidente o incidente.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/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Plan de Manejo Ambiental (PMA)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Instrumento de manejo y control ambiental que se puede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requerir a los proyectos, obras o actividades listados en el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Artículo 2.2.2.3.2.3. del Decreto 1076 de mayo 26 de 2015,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conforme al régimen de transición vigente.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Comprende las medidas y actividades orientadas a prevenir,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corregir o compensar los impactos y efectos ambientales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identificados que se estén causando por el desarrollo del pro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yecto, obra o actividad.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/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Organización Internacional de Normalización (ISO). (2015). Sistemas de gestión Ambiental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– Requisitos con orientación para su uso (Norma ISO 14001:2015).</w:t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7" w:tooltip="https://www.iso.org/standard/63787.html" w:history="1">
        <w:r>
          <w:rPr>
            <w:rStyle w:val="1094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4"/>
            <w:sz w:val="22"/>
            <w:szCs w:val="22"/>
          </w:rPr>
        </w:r>
        <w:r>
          <w:rPr>
            <w:rStyle w:val="1094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  <w:highlight w:val="none"/>
          <w:lang w:val="es-ES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  <w:highlight w:val="none"/>
          <w:lang w:val="es-ES"/>
        </w:rPr>
      </w:r>
      <w:r>
        <w:rPr>
          <w:rFonts w:cs="Calibri"/>
          <w:b w:val="0"/>
          <w:bCs w:val="0"/>
          <w:sz w:val="24"/>
          <w:szCs w:val="24"/>
          <w:highlight w:val="none"/>
          <w:lang w:val="es-ES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lang w:val="es-ES"/>
        </w:rPr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Corporaci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Aut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ónoma Regional del Valle del Cauca -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CVC.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Establecimiento de Planes de Manejo Ambiental.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Normatividad: Ley 99 de 1993 - Decreto 1076 de 2015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25 de noviembre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1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81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81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9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90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90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3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01">
    <w:name w:val="Table Grid Light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1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2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Plain Table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Plain Table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1 Light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1 Light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2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2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3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3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1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2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3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4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4 - Accent 5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4 - Accent 6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5 Dark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5 Dark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6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6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7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Grid Table 7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1 Light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1 Light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2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2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3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3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4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4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5 Dark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5 Dark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6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6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7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st Table 7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1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2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3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4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ned - Accent 5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ned - Accent 6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1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2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3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4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 &amp; Lined - Accent 5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&amp; Lined - Accent 6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Bordered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Bordered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6">
    <w:name w:val="Heading 4"/>
    <w:basedOn w:val="1071"/>
    <w:next w:val="1071"/>
    <w:link w:val="103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7">
    <w:name w:val="Heading 5"/>
    <w:basedOn w:val="1071"/>
    <w:next w:val="1071"/>
    <w:link w:val="103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8">
    <w:name w:val="Heading 6"/>
    <w:basedOn w:val="1071"/>
    <w:next w:val="1071"/>
    <w:link w:val="103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9">
    <w:name w:val="Heading 7"/>
    <w:basedOn w:val="1071"/>
    <w:next w:val="1071"/>
    <w:link w:val="103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30">
    <w:name w:val="Heading 8"/>
    <w:basedOn w:val="1071"/>
    <w:next w:val="1071"/>
    <w:link w:val="103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31">
    <w:name w:val="Heading 9"/>
    <w:basedOn w:val="1071"/>
    <w:next w:val="1071"/>
    <w:link w:val="104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2">
    <w:name w:val="Heading 1 Char"/>
    <w:basedOn w:val="1075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3">
    <w:name w:val="Heading 2 Char"/>
    <w:basedOn w:val="1075"/>
    <w:link w:val="10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4">
    <w:name w:val="Heading 3 Char"/>
    <w:basedOn w:val="1075"/>
    <w:link w:val="10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5">
    <w:name w:val="Heading 4 Char"/>
    <w:basedOn w:val="1075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6">
    <w:name w:val="Heading 5 Char"/>
    <w:basedOn w:val="1075"/>
    <w:link w:val="10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7">
    <w:name w:val="Heading 6 Char"/>
    <w:basedOn w:val="1075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8">
    <w:name w:val="Heading 7 Char"/>
    <w:basedOn w:val="1075"/>
    <w:link w:val="102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9">
    <w:name w:val="Heading 8 Char"/>
    <w:basedOn w:val="1075"/>
    <w:link w:val="103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40">
    <w:name w:val="Heading 9 Char"/>
    <w:basedOn w:val="1075"/>
    <w:link w:val="103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41">
    <w:name w:val="Title"/>
    <w:basedOn w:val="1071"/>
    <w:next w:val="1071"/>
    <w:link w:val="104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2">
    <w:name w:val="Title Char"/>
    <w:basedOn w:val="1075"/>
    <w:link w:val="104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3">
    <w:name w:val="Subtitle"/>
    <w:basedOn w:val="1071"/>
    <w:next w:val="1071"/>
    <w:link w:val="104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4">
    <w:name w:val="Subtitle Char"/>
    <w:basedOn w:val="1075"/>
    <w:link w:val="104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5">
    <w:name w:val="Quote"/>
    <w:basedOn w:val="1071"/>
    <w:next w:val="1071"/>
    <w:link w:val="104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6">
    <w:name w:val="Quote Char"/>
    <w:basedOn w:val="1075"/>
    <w:link w:val="104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7">
    <w:name w:val="Intense Emphasis"/>
    <w:basedOn w:val="107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8">
    <w:name w:val="Intense Quote"/>
    <w:basedOn w:val="1071"/>
    <w:next w:val="1071"/>
    <w:link w:val="104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9">
    <w:name w:val="Intense Quote Char"/>
    <w:basedOn w:val="1075"/>
    <w:link w:val="104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50">
    <w:name w:val="Intense Reference"/>
    <w:basedOn w:val="107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51">
    <w:name w:val="Subtle Emphasis"/>
    <w:basedOn w:val="107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2">
    <w:name w:val="Emphasis"/>
    <w:basedOn w:val="1075"/>
    <w:uiPriority w:val="20"/>
    <w:qFormat/>
    <w:pPr>
      <w:pBdr/>
      <w:spacing/>
      <w:ind/>
    </w:pPr>
    <w:rPr>
      <w:i/>
      <w:iCs/>
    </w:rPr>
  </w:style>
  <w:style w:type="character" w:styleId="1053">
    <w:name w:val="Subtle Reference"/>
    <w:basedOn w:val="107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4">
    <w:name w:val="Book Title"/>
    <w:basedOn w:val="107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5">
    <w:name w:val="Header Char"/>
    <w:basedOn w:val="1075"/>
    <w:link w:val="1079"/>
    <w:uiPriority w:val="99"/>
    <w:pPr>
      <w:pBdr/>
      <w:spacing/>
      <w:ind/>
    </w:pPr>
  </w:style>
  <w:style w:type="character" w:styleId="1056">
    <w:name w:val="Footer Char"/>
    <w:basedOn w:val="1075"/>
    <w:link w:val="1081"/>
    <w:uiPriority w:val="99"/>
    <w:pPr>
      <w:pBdr/>
      <w:spacing/>
      <w:ind/>
    </w:pPr>
  </w:style>
  <w:style w:type="paragraph" w:styleId="1057">
    <w:name w:val="Caption"/>
    <w:basedOn w:val="1071"/>
    <w:next w:val="107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8">
    <w:name w:val="Footnote Text Char"/>
    <w:basedOn w:val="1075"/>
    <w:link w:val="1106"/>
    <w:uiPriority w:val="99"/>
    <w:semiHidden/>
    <w:pPr>
      <w:pBdr/>
      <w:spacing/>
      <w:ind/>
    </w:pPr>
    <w:rPr>
      <w:sz w:val="20"/>
      <w:szCs w:val="20"/>
    </w:rPr>
  </w:style>
  <w:style w:type="paragraph" w:styleId="1059">
    <w:name w:val="endnote text"/>
    <w:basedOn w:val="1071"/>
    <w:link w:val="106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60">
    <w:name w:val="Endnote Text Char"/>
    <w:basedOn w:val="1075"/>
    <w:link w:val="1059"/>
    <w:uiPriority w:val="99"/>
    <w:semiHidden/>
    <w:pPr>
      <w:pBdr/>
      <w:spacing/>
      <w:ind/>
    </w:pPr>
    <w:rPr>
      <w:sz w:val="20"/>
      <w:szCs w:val="20"/>
    </w:rPr>
  </w:style>
  <w:style w:type="character" w:styleId="1061">
    <w:name w:val="endnote reference"/>
    <w:basedOn w:val="1075"/>
    <w:uiPriority w:val="99"/>
    <w:semiHidden/>
    <w:unhideWhenUsed/>
    <w:pPr>
      <w:pBdr/>
      <w:spacing/>
      <w:ind/>
    </w:pPr>
    <w:rPr>
      <w:vertAlign w:val="superscript"/>
    </w:rPr>
  </w:style>
  <w:style w:type="character" w:styleId="1062">
    <w:name w:val="FollowedHyperlink"/>
    <w:basedOn w:val="107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3">
    <w:name w:val="toc 4"/>
    <w:basedOn w:val="1071"/>
    <w:next w:val="1071"/>
    <w:uiPriority w:val="39"/>
    <w:unhideWhenUsed/>
    <w:pPr>
      <w:pBdr/>
      <w:spacing w:after="100"/>
      <w:ind w:left="660"/>
    </w:pPr>
  </w:style>
  <w:style w:type="paragraph" w:styleId="1064">
    <w:name w:val="toc 5"/>
    <w:basedOn w:val="1071"/>
    <w:next w:val="1071"/>
    <w:uiPriority w:val="39"/>
    <w:unhideWhenUsed/>
    <w:pPr>
      <w:pBdr/>
      <w:spacing w:after="100"/>
      <w:ind w:left="880"/>
    </w:pPr>
  </w:style>
  <w:style w:type="paragraph" w:styleId="1065">
    <w:name w:val="toc 6"/>
    <w:basedOn w:val="1071"/>
    <w:next w:val="1071"/>
    <w:uiPriority w:val="39"/>
    <w:unhideWhenUsed/>
    <w:pPr>
      <w:pBdr/>
      <w:spacing w:after="100"/>
      <w:ind w:left="1100"/>
    </w:pPr>
  </w:style>
  <w:style w:type="paragraph" w:styleId="1066">
    <w:name w:val="toc 7"/>
    <w:basedOn w:val="1071"/>
    <w:next w:val="1071"/>
    <w:uiPriority w:val="39"/>
    <w:unhideWhenUsed/>
    <w:pPr>
      <w:pBdr/>
      <w:spacing w:after="100"/>
      <w:ind w:left="1320"/>
    </w:pPr>
  </w:style>
  <w:style w:type="paragraph" w:styleId="1067">
    <w:name w:val="toc 8"/>
    <w:basedOn w:val="1071"/>
    <w:next w:val="1071"/>
    <w:uiPriority w:val="39"/>
    <w:unhideWhenUsed/>
    <w:pPr>
      <w:pBdr/>
      <w:spacing w:after="100"/>
      <w:ind w:left="1540"/>
    </w:pPr>
  </w:style>
  <w:style w:type="paragraph" w:styleId="1068">
    <w:name w:val="toc 9"/>
    <w:basedOn w:val="1071"/>
    <w:next w:val="1071"/>
    <w:uiPriority w:val="39"/>
    <w:unhideWhenUsed/>
    <w:pPr>
      <w:pBdr/>
      <w:spacing w:after="100"/>
      <w:ind w:left="1760"/>
    </w:pPr>
  </w:style>
  <w:style w:type="character" w:styleId="1069">
    <w:name w:val="Placeholder Text"/>
    <w:basedOn w:val="1075"/>
    <w:uiPriority w:val="99"/>
    <w:semiHidden/>
    <w:pPr>
      <w:pBdr/>
      <w:spacing/>
      <w:ind/>
    </w:pPr>
    <w:rPr>
      <w:color w:val="666666"/>
    </w:rPr>
  </w:style>
  <w:style w:type="paragraph" w:styleId="1070">
    <w:name w:val="table of figures"/>
    <w:basedOn w:val="1071"/>
    <w:next w:val="1071"/>
    <w:uiPriority w:val="99"/>
    <w:unhideWhenUsed/>
    <w:pPr>
      <w:pBdr/>
      <w:spacing w:after="0" w:afterAutospacing="0"/>
      <w:ind/>
    </w:pPr>
  </w:style>
  <w:style w:type="paragraph" w:styleId="1071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2">
    <w:name w:val="Heading 1"/>
    <w:basedOn w:val="1071"/>
    <w:next w:val="1071"/>
    <w:link w:val="1086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3">
    <w:name w:val="Heading 2"/>
    <w:basedOn w:val="1071"/>
    <w:next w:val="1071"/>
    <w:link w:val="1087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4">
    <w:name w:val="Heading 3"/>
    <w:basedOn w:val="1071"/>
    <w:next w:val="1071"/>
    <w:link w:val="1104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5" w:default="1">
    <w:name w:val="Default Paragraph Font"/>
    <w:uiPriority w:val="1"/>
    <w:semiHidden/>
    <w:unhideWhenUsed/>
    <w:pPr>
      <w:pBdr/>
      <w:spacing/>
      <w:ind/>
    </w:pPr>
  </w:style>
  <w:style w:type="table" w:styleId="107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7" w:default="1">
    <w:name w:val="No List"/>
    <w:uiPriority w:val="99"/>
    <w:semiHidden/>
    <w:unhideWhenUsed/>
    <w:pPr>
      <w:pBdr/>
      <w:spacing/>
      <w:ind/>
    </w:pPr>
  </w:style>
  <w:style w:type="paragraph" w:styleId="1078" w:customStyle="1">
    <w:name w:val="Lista multicolor - Énfasis 11"/>
    <w:basedOn w:val="1071"/>
    <w:uiPriority w:val="34"/>
    <w:qFormat/>
    <w:pPr>
      <w:pBdr/>
      <w:spacing/>
      <w:ind w:left="720"/>
      <w:contextualSpacing w:val="true"/>
    </w:pPr>
  </w:style>
  <w:style w:type="paragraph" w:styleId="1079">
    <w:name w:val="Header"/>
    <w:basedOn w:val="1071"/>
    <w:link w:val="1080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Encabezado Car"/>
    <w:basedOn w:val="1075"/>
    <w:link w:val="1079"/>
    <w:uiPriority w:val="99"/>
    <w:pPr>
      <w:pBdr/>
      <w:spacing/>
      <w:ind/>
    </w:pPr>
  </w:style>
  <w:style w:type="paragraph" w:styleId="1081">
    <w:name w:val="Footer"/>
    <w:basedOn w:val="1071"/>
    <w:link w:val="1082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2" w:customStyle="1">
    <w:name w:val="Pie de página Car"/>
    <w:basedOn w:val="1075"/>
    <w:link w:val="1081"/>
    <w:uiPriority w:val="99"/>
    <w:pPr>
      <w:pBdr/>
      <w:spacing/>
      <w:ind/>
    </w:pPr>
  </w:style>
  <w:style w:type="paragraph" w:styleId="1083">
    <w:name w:val="Balloon Text"/>
    <w:basedOn w:val="1071"/>
    <w:link w:val="1084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4" w:customStyle="1">
    <w:name w:val="Texto de globo Car"/>
    <w:link w:val="1083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5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6" w:customStyle="1">
    <w:name w:val="Título 1 Car"/>
    <w:link w:val="1072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7" w:customStyle="1">
    <w:name w:val="Título 2 Car"/>
    <w:link w:val="1073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8">
    <w:name w:val="List Paragraph"/>
    <w:basedOn w:val="1071"/>
    <w:link w:val="1089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9" w:customStyle="1">
    <w:name w:val="Párrafo de lista Car"/>
    <w:link w:val="1088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90" w:customStyle="1">
    <w:name w:val="Estilo1"/>
    <w:uiPriority w:val="99"/>
    <w:pPr>
      <w:numPr>
        <w:numId w:val="1"/>
      </w:numPr>
      <w:pBdr/>
      <w:spacing/>
      <w:ind/>
    </w:pPr>
  </w:style>
  <w:style w:type="paragraph" w:styleId="1091">
    <w:name w:val="TOC Heading"/>
    <w:basedOn w:val="1072"/>
    <w:next w:val="1071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2">
    <w:name w:val="toc 1"/>
    <w:basedOn w:val="1071"/>
    <w:next w:val="1071"/>
    <w:uiPriority w:val="39"/>
    <w:unhideWhenUsed/>
    <w:pPr>
      <w:pBdr/>
      <w:spacing w:after="100"/>
      <w:ind/>
    </w:pPr>
  </w:style>
  <w:style w:type="paragraph" w:styleId="1093">
    <w:name w:val="toc 2"/>
    <w:basedOn w:val="1071"/>
    <w:next w:val="1071"/>
    <w:uiPriority w:val="39"/>
    <w:unhideWhenUsed/>
    <w:pPr>
      <w:pBdr/>
      <w:spacing w:after="100"/>
      <w:ind w:left="220"/>
    </w:pPr>
  </w:style>
  <w:style w:type="character" w:styleId="1094">
    <w:name w:val="Hyperlink"/>
    <w:basedOn w:val="1075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5" w:customStyle="1">
    <w:name w:val="Tabla de cuadrícula 4 - Énfasis 11"/>
    <w:basedOn w:val="1076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>
    <w:name w:val="Table Grid"/>
    <w:basedOn w:val="1076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7">
    <w:name w:val="annotation reference"/>
    <w:basedOn w:val="1075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8">
    <w:name w:val="annotation text"/>
    <w:basedOn w:val="1071"/>
    <w:link w:val="1099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9" w:customStyle="1">
    <w:name w:val="Texto comentario Car"/>
    <w:basedOn w:val="1075"/>
    <w:link w:val="1098"/>
    <w:uiPriority w:val="99"/>
    <w:pPr>
      <w:pBdr/>
      <w:spacing/>
      <w:ind/>
    </w:pPr>
    <w:rPr>
      <w:lang w:eastAsia="en-US"/>
    </w:rPr>
  </w:style>
  <w:style w:type="paragraph" w:styleId="1100">
    <w:name w:val="annotation subject"/>
    <w:basedOn w:val="1098"/>
    <w:next w:val="1098"/>
    <w:link w:val="1101"/>
    <w:uiPriority w:val="99"/>
    <w:semiHidden/>
    <w:unhideWhenUsed/>
    <w:pPr>
      <w:pBdr/>
      <w:spacing/>
      <w:ind/>
    </w:pPr>
    <w:rPr>
      <w:b/>
      <w:bCs/>
    </w:rPr>
  </w:style>
  <w:style w:type="character" w:styleId="1101" w:customStyle="1">
    <w:name w:val="Asunto del comentario Car"/>
    <w:basedOn w:val="1099"/>
    <w:link w:val="1100"/>
    <w:uiPriority w:val="99"/>
    <w:semiHidden/>
    <w:pPr>
      <w:pBdr/>
      <w:spacing/>
      <w:ind/>
    </w:pPr>
    <w:rPr>
      <w:b/>
      <w:bCs/>
      <w:lang w:eastAsia="en-US"/>
    </w:rPr>
  </w:style>
  <w:style w:type="paragraph" w:styleId="1102">
    <w:name w:val="No Spacing"/>
    <w:link w:val="1103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3" w:customStyle="1">
    <w:name w:val="Sin espaciado Car"/>
    <w:basedOn w:val="1075"/>
    <w:link w:val="1102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4" w:customStyle="1">
    <w:name w:val="Título 3 Car"/>
    <w:basedOn w:val="1075"/>
    <w:link w:val="10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5">
    <w:name w:val="toc 3"/>
    <w:basedOn w:val="1071"/>
    <w:next w:val="1071"/>
    <w:uiPriority w:val="39"/>
    <w:unhideWhenUsed/>
    <w:pPr>
      <w:pBdr/>
      <w:spacing w:after="100"/>
      <w:ind w:left="440"/>
    </w:pPr>
  </w:style>
  <w:style w:type="paragraph" w:styleId="1106">
    <w:name w:val="footnote text"/>
    <w:basedOn w:val="1071"/>
    <w:link w:val="110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7" w:customStyle="1">
    <w:name w:val="Texto nota pie Car"/>
    <w:basedOn w:val="1075"/>
    <w:link w:val="1106"/>
    <w:uiPriority w:val="99"/>
    <w:semiHidden/>
    <w:pPr>
      <w:pBdr/>
      <w:spacing/>
      <w:ind/>
    </w:pPr>
    <w:rPr>
      <w:lang w:eastAsia="en-US"/>
    </w:rPr>
  </w:style>
  <w:style w:type="character" w:styleId="1108">
    <w:name w:val="footnote reference"/>
    <w:basedOn w:val="1075"/>
    <w:uiPriority w:val="99"/>
    <w:semiHidden/>
    <w:unhideWhenUsed/>
    <w:pPr>
      <w:pBdr/>
      <w:spacing/>
      <w:ind/>
    </w:pPr>
    <w:rPr>
      <w:vertAlign w:val="superscript"/>
    </w:rPr>
  </w:style>
  <w:style w:type="table" w:styleId="1109">
    <w:name w:val="Light Grid Accent 3"/>
    <w:basedOn w:val="1076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10">
    <w:name w:val="Normal (Web)"/>
    <w:basedOn w:val="1071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11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2">
    <w:name w:val="Strong"/>
    <w:basedOn w:val="1075"/>
    <w:uiPriority w:val="22"/>
    <w:qFormat/>
    <w:pPr>
      <w:pBdr/>
      <w:spacing/>
      <w:ind/>
    </w:pPr>
    <w:rPr>
      <w:b/>
      <w:bCs/>
    </w:rPr>
  </w:style>
  <w:style w:type="character" w:styleId="1113" w:customStyle="1">
    <w:name w:val="apple-converted-space"/>
    <w:basedOn w:val="1075"/>
    <w:pPr>
      <w:pBdr/>
      <w:spacing/>
      <w:ind/>
    </w:pPr>
  </w:style>
  <w:style w:type="paragraph" w:styleId="1114">
    <w:name w:val="HTML Top of Form"/>
    <w:basedOn w:val="1071"/>
    <w:next w:val="1071"/>
    <w:link w:val="1115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Principio del formulario Car"/>
    <w:basedOn w:val="1075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6">
    <w:name w:val="HTML Bottom of Form"/>
    <w:basedOn w:val="1071"/>
    <w:next w:val="1071"/>
    <w:link w:val="1117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7" w:customStyle="1">
    <w:name w:val="z-Final del formulario Car"/>
    <w:basedOn w:val="1075"/>
    <w:link w:val="1116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iso.org/standard/63787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122</cp:revision>
  <dcterms:created xsi:type="dcterms:W3CDTF">2023-05-11T21:49:00Z</dcterms:created>
  <dcterms:modified xsi:type="dcterms:W3CDTF">2025-12-23T11:33:15Z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